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08A" w:rsidRDefault="0024608A" w:rsidP="0024608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FUNTEYN</w:t>
      </w:r>
      <w:r>
        <w:rPr>
          <w:rFonts w:ascii="Times New Roman" w:hAnsi="Arial Unicode MS"/>
        </w:rPr>
        <w:t xml:space="preserve">     (d.1453)</w:t>
      </w:r>
    </w:p>
    <w:p w:rsidR="0024608A" w:rsidRDefault="0024608A" w:rsidP="0024608A">
      <w:pPr>
        <w:pStyle w:val="Body1"/>
        <w:rPr>
          <w:rFonts w:ascii="Times New Roman" w:hAnsi="Times New Roman"/>
        </w:rPr>
      </w:pPr>
    </w:p>
    <w:p w:rsidR="0024608A" w:rsidRDefault="0024608A" w:rsidP="0024608A">
      <w:pPr>
        <w:pStyle w:val="Body1"/>
        <w:rPr>
          <w:rFonts w:ascii="Times New Roman" w:hAnsi="Times New Roman"/>
        </w:rPr>
      </w:pPr>
    </w:p>
    <w:p w:rsidR="0024608A" w:rsidRDefault="0024608A" w:rsidP="0024608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18 Feb.1453    He died, and was buried in Salle Church, Norfolk.</w:t>
      </w:r>
    </w:p>
    <w:p w:rsidR="0024608A" w:rsidRDefault="0024608A" w:rsidP="0024608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           f.12: 78464)</w:t>
      </w:r>
    </w:p>
    <w:p w:rsidR="0024608A" w:rsidRDefault="0024608A" w:rsidP="0024608A">
      <w:pPr>
        <w:pStyle w:val="Body1"/>
        <w:rPr>
          <w:rFonts w:ascii="Times New Roman" w:hAnsi="Times New Roman"/>
        </w:rPr>
      </w:pPr>
    </w:p>
    <w:p w:rsidR="0024608A" w:rsidRDefault="0024608A" w:rsidP="0024608A">
      <w:pPr>
        <w:pStyle w:val="Body1"/>
        <w:rPr>
          <w:rFonts w:ascii="Times New Roman" w:hAnsi="Times New Roman"/>
        </w:rPr>
      </w:pPr>
    </w:p>
    <w:p w:rsidR="0024608A" w:rsidRDefault="0024608A" w:rsidP="0024608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25 May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08A" w:rsidRDefault="0024608A" w:rsidP="00920DE3">
      <w:pPr>
        <w:spacing w:after="0" w:line="240" w:lineRule="auto"/>
      </w:pPr>
      <w:r>
        <w:separator/>
      </w:r>
    </w:p>
  </w:endnote>
  <w:endnote w:type="continuationSeparator" w:id="0">
    <w:p w:rsidR="0024608A" w:rsidRDefault="0024608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08A" w:rsidRDefault="0024608A" w:rsidP="00920DE3">
      <w:pPr>
        <w:spacing w:after="0" w:line="240" w:lineRule="auto"/>
      </w:pPr>
      <w:r>
        <w:separator/>
      </w:r>
    </w:p>
  </w:footnote>
  <w:footnote w:type="continuationSeparator" w:id="0">
    <w:p w:rsidR="0024608A" w:rsidRDefault="0024608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08A"/>
    <w:rsid w:val="00120749"/>
    <w:rsid w:val="0024608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24608A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24608A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2013-10-25T21:33:00Z</dcterms:created>
  <dcterms:modified xsi:type="dcterms:W3CDTF">2013-10-25T21:34:00Z</dcterms:modified>
</cp:coreProperties>
</file>